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2FD" w:rsidRDefault="001772FD">
      <w:pPr>
        <w:rPr>
          <w:sz w:val="24"/>
          <w:szCs w:val="24"/>
        </w:rPr>
      </w:pPr>
      <w:r>
        <w:rPr>
          <w:sz w:val="24"/>
          <w:szCs w:val="24"/>
        </w:rPr>
        <w:t>Alfredo Gonzalez</w:t>
      </w:r>
    </w:p>
    <w:p w:rsidR="001772FD" w:rsidRDefault="001772FD">
      <w:pPr>
        <w:rPr>
          <w:sz w:val="24"/>
          <w:szCs w:val="24"/>
        </w:rPr>
      </w:pPr>
      <w:r>
        <w:rPr>
          <w:sz w:val="24"/>
          <w:szCs w:val="24"/>
        </w:rPr>
        <w:t>September 29, 2011</w:t>
      </w:r>
    </w:p>
    <w:p w:rsidR="001772FD" w:rsidRDefault="001772FD">
      <w:pPr>
        <w:rPr>
          <w:sz w:val="24"/>
          <w:szCs w:val="24"/>
        </w:rPr>
      </w:pPr>
      <w:r>
        <w:rPr>
          <w:sz w:val="24"/>
          <w:szCs w:val="24"/>
        </w:rPr>
        <w:t>Essay</w:t>
      </w:r>
    </w:p>
    <w:p w:rsidR="001772FD" w:rsidRDefault="001772FD">
      <w:pPr>
        <w:rPr>
          <w:sz w:val="24"/>
          <w:szCs w:val="24"/>
        </w:rPr>
      </w:pPr>
      <w:r>
        <w:rPr>
          <w:sz w:val="24"/>
          <w:szCs w:val="24"/>
        </w:rPr>
        <w:t>English 11</w:t>
      </w:r>
    </w:p>
    <w:p w:rsidR="001772FD" w:rsidRDefault="001772FD">
      <w:pPr>
        <w:rPr>
          <w:sz w:val="24"/>
          <w:szCs w:val="24"/>
        </w:rPr>
      </w:pPr>
      <w:r>
        <w:rPr>
          <w:sz w:val="24"/>
          <w:szCs w:val="24"/>
        </w:rPr>
        <w:t>Mr. Martin</w:t>
      </w:r>
    </w:p>
    <w:p w:rsidR="001772FD" w:rsidRDefault="001772FD"/>
    <w:p w:rsidR="001772FD" w:rsidRDefault="001772FD"/>
    <w:p w:rsidR="001772FD" w:rsidRDefault="001772FD"/>
    <w:p w:rsidR="001772FD" w:rsidRDefault="001772FD">
      <w:pPr>
        <w:rPr>
          <w:sz w:val="24"/>
          <w:szCs w:val="24"/>
        </w:rPr>
      </w:pPr>
      <w:r>
        <w:rPr>
          <w:sz w:val="24"/>
          <w:szCs w:val="24"/>
        </w:rPr>
        <w:t>There were many things that made me who I am but mist of them are a little to personal to talk about. I will talk about one instance that really changed me into the guy I am today. The thing that changed me was going into automotive technology at Chicopee comp. when I arrived at Chicopee comp I thought I was dead set on going to culinary arts for my shop but I the last shop I went to was automotive and it made me double think about my decision.</w:t>
      </w:r>
    </w:p>
    <w:p w:rsidR="001772FD" w:rsidRDefault="001772FD">
      <w:pPr>
        <w:rPr>
          <w:sz w:val="24"/>
          <w:szCs w:val="24"/>
        </w:rPr>
      </w:pPr>
      <w:r>
        <w:rPr>
          <w:sz w:val="24"/>
          <w:szCs w:val="24"/>
        </w:rPr>
        <w:tab/>
        <w:t>I started doing some of the work in there and I found it so amazing. I felt like I belonged there more then mud on a truck. It had completely made me forget about culinary and think about working in that field. The first project we worked on was disassembling and reassembling an alternator. I felt like that was easier then bettering biscuits. That project even though easy was still keeping me interested.</w:t>
      </w:r>
    </w:p>
    <w:p w:rsidR="001772FD" w:rsidRDefault="001772FD">
      <w:pPr>
        <w:rPr>
          <w:sz w:val="24"/>
          <w:szCs w:val="24"/>
        </w:rPr>
      </w:pPr>
      <w:r>
        <w:rPr>
          <w:sz w:val="24"/>
          <w:szCs w:val="24"/>
        </w:rPr>
        <w:tab/>
        <w:t>Once we chose our shops the second project we worked on was disassembling and reassembling a small engine. It was kind of difficult at some points but I caught on pretty fast. We were working in partners but mine wasn’t to smart. She was as smart as a blind squirrel crossing a freeway, but she was a nice helping hand.</w:t>
      </w:r>
    </w:p>
    <w:p w:rsidR="00000000" w:rsidRDefault="001772FD" w:rsidP="001772FD">
      <w:r>
        <w:rPr>
          <w:sz w:val="24"/>
          <w:szCs w:val="24"/>
        </w:rPr>
        <w:tab/>
        <w:t xml:space="preserve">After all the things I did in that shop I knew it was the right one for me. It also didn’t hurt that my father was a mechanic with a ton of tools. This changed me to the guy I am today because it showed me that even when you have something in mind you should always be open to other things. You never know what might happen. </w:t>
      </w:r>
    </w:p>
    <w:sectPr w:rsidR="00000000" w:rsidSect="001772FD">
      <w:headerReference w:type="default" r:id="rId6"/>
      <w:footerReference w:type="default" r:id="rId7"/>
      <w:pgSz w:w="12240" w:h="15840"/>
      <w:pgMar w:top="1440" w:right="1800" w:bottom="1440" w:left="1800" w:header="720" w:footer="864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2FD" w:rsidRDefault="001772FD" w:rsidP="001772FD">
      <w:r>
        <w:separator/>
      </w:r>
    </w:p>
  </w:endnote>
  <w:endnote w:type="continuationSeparator" w:id="0">
    <w:p w:rsidR="001772FD" w:rsidRDefault="001772FD" w:rsidP="001772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2FD" w:rsidRDefault="001772FD">
    <w:pPr>
      <w:tabs>
        <w:tab w:val="center" w:pos="4320"/>
        <w:tab w:val="right" w:pos="8640"/>
      </w:tabs>
      <w:rPr>
        <w:rFonts w:cstheme="minorBidi"/>
        <w:kern w:val="0"/>
      </w:rPr>
    </w:pPr>
  </w:p>
  <w:p w:rsidR="001772FD" w:rsidRDefault="001772FD">
    <w:pPr>
      <w:tabs>
        <w:tab w:val="center" w:pos="4320"/>
        <w:tab w:val="right" w:pos="8640"/>
      </w:tabs>
      <w:rPr>
        <w:rFonts w:cstheme="minorBidi"/>
        <w:kern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2FD" w:rsidRDefault="001772FD" w:rsidP="001772FD">
      <w:r>
        <w:separator/>
      </w:r>
    </w:p>
  </w:footnote>
  <w:footnote w:type="continuationSeparator" w:id="0">
    <w:p w:rsidR="001772FD" w:rsidRDefault="001772FD" w:rsidP="001772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2FD" w:rsidRDefault="001772FD">
    <w:pPr>
      <w:tabs>
        <w:tab w:val="center" w:pos="4320"/>
        <w:tab w:val="right" w:pos="8640"/>
      </w:tabs>
      <w:rPr>
        <w:rFonts w:cstheme="minorBidi"/>
        <w:kern w:val="0"/>
      </w:rPr>
    </w:pPr>
  </w:p>
  <w:p w:rsidR="001772FD" w:rsidRDefault="001772FD">
    <w:pPr>
      <w:tabs>
        <w:tab w:val="center" w:pos="4320"/>
        <w:tab w:val="right" w:pos="8640"/>
      </w:tabs>
      <w:rPr>
        <w:rFonts w:cstheme="minorBidi"/>
        <w:kern w:val="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lorPos" w:val="-1"/>
    <w:docVar w:name="ColorSet" w:val="-1"/>
    <w:docVar w:name="StylePos" w:val="-1"/>
    <w:docVar w:name="StyleSet" w:val="-1"/>
  </w:docVars>
  <w:rsids>
    <w:rsidRoot w:val="001772FD"/>
    <w:rsid w:val="00177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</w:pPr>
    <w:rPr>
      <w:rFonts w:ascii="Times New Roman" w:hAnsi="Times New Roman" w:cs="Times New Roman"/>
      <w:kern w:val="28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0</cp:revision>
</cp:coreProperties>
</file>